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FA64A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Gerius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Petrus BACARELL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12CB5043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CD2C99F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8DA3D7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D34919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DA7FD54" w14:textId="77777777" w:rsidR="00FC3DB6" w:rsidRDefault="00FC3DB6" w:rsidP="00FC3DB6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p.258)</w:t>
      </w:r>
    </w:p>
    <w:p w14:paraId="40AE50AA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5958BB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ADE901" w14:textId="77777777" w:rsidR="00FC3DB6" w:rsidRDefault="00FC3DB6" w:rsidP="00FC3D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2023</w:t>
      </w:r>
    </w:p>
    <w:p w14:paraId="057440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7D95C" w14:textId="77777777" w:rsidR="00FC3DB6" w:rsidRDefault="00FC3DB6" w:rsidP="009139A6">
      <w:r>
        <w:separator/>
      </w:r>
    </w:p>
  </w:endnote>
  <w:endnote w:type="continuationSeparator" w:id="0">
    <w:p w14:paraId="7A21627A" w14:textId="77777777" w:rsidR="00FC3DB6" w:rsidRDefault="00FC3D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BD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02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217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7B16B" w14:textId="77777777" w:rsidR="00FC3DB6" w:rsidRDefault="00FC3DB6" w:rsidP="009139A6">
      <w:r>
        <w:separator/>
      </w:r>
    </w:p>
  </w:footnote>
  <w:footnote w:type="continuationSeparator" w:id="0">
    <w:p w14:paraId="0410C118" w14:textId="77777777" w:rsidR="00FC3DB6" w:rsidRDefault="00FC3D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EA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78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913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B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48246"/>
  <w15:chartTrackingRefBased/>
  <w15:docId w15:val="{F590C11E-7B7C-452A-A95E-4D6E52FF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DB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2023-11-27T12:49:00Z</dcterms:created>
  <dcterms:modified xsi:type="dcterms:W3CDTF">2023-11-27T12:49:00Z</dcterms:modified>
</cp:coreProperties>
</file>